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9B7D4" w14:textId="15C57A36" w:rsidR="006B2F86" w:rsidRDefault="00261DA4" w:rsidP="00E71FC3">
      <w:pPr>
        <w:pStyle w:val="NoSpacing"/>
      </w:pPr>
      <w:r>
        <w:rPr>
          <w:u w:val="single"/>
        </w:rPr>
        <w:t>William COURTMAN</w:t>
      </w:r>
      <w:r>
        <w:t xml:space="preserve">   </w:t>
      </w:r>
      <w:proofErr w:type="gramStart"/>
      <w:r>
        <w:t xml:space="preserve">   (</w:t>
      </w:r>
      <w:proofErr w:type="gramEnd"/>
      <w:r>
        <w:t>fl.1488)</w:t>
      </w:r>
    </w:p>
    <w:p w14:paraId="53EE31B3" w14:textId="73F57B53" w:rsidR="00261DA4" w:rsidRDefault="00261DA4" w:rsidP="00E71FC3">
      <w:pPr>
        <w:pStyle w:val="NoSpacing"/>
      </w:pPr>
    </w:p>
    <w:p w14:paraId="2B8918D6" w14:textId="458AA2FB" w:rsidR="00261DA4" w:rsidRDefault="00261DA4" w:rsidP="00E71FC3">
      <w:pPr>
        <w:pStyle w:val="NoSpacing"/>
      </w:pPr>
    </w:p>
    <w:p w14:paraId="729B5DD5" w14:textId="1DB05A7D" w:rsidR="00261DA4" w:rsidRDefault="00261DA4" w:rsidP="00E71FC3">
      <w:pPr>
        <w:pStyle w:val="NoSpacing"/>
      </w:pPr>
      <w:r>
        <w:t>= Unknown(q.v.)</w:t>
      </w:r>
      <w:bookmarkStart w:id="0" w:name="_GoBack"/>
      <w:bookmarkEnd w:id="0"/>
      <w:r>
        <w:t>.</w:t>
      </w:r>
    </w:p>
    <w:p w14:paraId="04DB0121" w14:textId="7D197DFB" w:rsidR="00261DA4" w:rsidRDefault="00261DA4" w:rsidP="00E71FC3">
      <w:pPr>
        <w:pStyle w:val="NoSpacing"/>
      </w:pPr>
      <w:r>
        <w:t>(</w:t>
      </w:r>
      <w:hyperlink r:id="rId6" w:history="1">
        <w:r w:rsidRPr="007C5396">
          <w:rPr>
            <w:rStyle w:val="Hyperlink"/>
          </w:rPr>
          <w:t>http://www.kentarchaeology.org.uk/18/16/74.htm</w:t>
        </w:r>
      </w:hyperlink>
      <w:r>
        <w:t>)</w:t>
      </w:r>
    </w:p>
    <w:p w14:paraId="5F14D271" w14:textId="56030B08" w:rsidR="00261DA4" w:rsidRDefault="00261DA4" w:rsidP="00E71FC3">
      <w:pPr>
        <w:pStyle w:val="NoSpacing"/>
      </w:pPr>
    </w:p>
    <w:p w14:paraId="4DCB1C14" w14:textId="040113DF" w:rsidR="00261DA4" w:rsidRDefault="00261DA4" w:rsidP="00E71FC3">
      <w:pPr>
        <w:pStyle w:val="NoSpacing"/>
      </w:pPr>
    </w:p>
    <w:p w14:paraId="3863F501" w14:textId="2353A563" w:rsidR="00261DA4" w:rsidRDefault="00261DA4" w:rsidP="00E71FC3">
      <w:pPr>
        <w:pStyle w:val="NoSpacing"/>
      </w:pPr>
      <w:r>
        <w:t>19 Sep.1488</w:t>
      </w:r>
      <w:r>
        <w:tab/>
        <w:t xml:space="preserve">Thomas </w:t>
      </w:r>
      <w:proofErr w:type="spellStart"/>
      <w:r>
        <w:t>Stilman</w:t>
      </w:r>
      <w:proofErr w:type="spellEnd"/>
      <w:r>
        <w:t xml:space="preserve"> of </w:t>
      </w:r>
      <w:proofErr w:type="spellStart"/>
      <w:r>
        <w:t>Goodneston</w:t>
      </w:r>
      <w:proofErr w:type="spellEnd"/>
      <w:r>
        <w:t xml:space="preserve">, Kent(q.v.), made them executors of his </w:t>
      </w:r>
    </w:p>
    <w:p w14:paraId="5AFC8A8D" w14:textId="060BF073" w:rsidR="00261DA4" w:rsidRDefault="00261DA4" w:rsidP="00261DA4">
      <w:pPr>
        <w:pStyle w:val="NoSpacing"/>
      </w:pPr>
      <w:r>
        <w:tab/>
      </w:r>
      <w:r>
        <w:tab/>
        <w:t>Will, in which he bequeathed them two acres of land.   (ibid.)</w:t>
      </w:r>
    </w:p>
    <w:p w14:paraId="131412F8" w14:textId="04286780" w:rsidR="00261DA4" w:rsidRDefault="00261DA4" w:rsidP="00261DA4">
      <w:pPr>
        <w:pStyle w:val="NoSpacing"/>
      </w:pPr>
    </w:p>
    <w:p w14:paraId="1D173DD8" w14:textId="1FAC3E9E" w:rsidR="00261DA4" w:rsidRDefault="00261DA4" w:rsidP="00261DA4">
      <w:pPr>
        <w:pStyle w:val="NoSpacing"/>
      </w:pPr>
    </w:p>
    <w:p w14:paraId="2DEB0140" w14:textId="66C48F0A" w:rsidR="00261DA4" w:rsidRPr="00261DA4" w:rsidRDefault="00261DA4" w:rsidP="00261DA4">
      <w:pPr>
        <w:pStyle w:val="NoSpacing"/>
      </w:pPr>
      <w:r>
        <w:t>13 February 2018</w:t>
      </w:r>
    </w:p>
    <w:sectPr w:rsidR="00261DA4" w:rsidRPr="00261DA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90677" w14:textId="77777777" w:rsidR="00261DA4" w:rsidRDefault="00261DA4" w:rsidP="00E71FC3">
      <w:pPr>
        <w:spacing w:after="0" w:line="240" w:lineRule="auto"/>
      </w:pPr>
      <w:r>
        <w:separator/>
      </w:r>
    </w:p>
  </w:endnote>
  <w:endnote w:type="continuationSeparator" w:id="0">
    <w:p w14:paraId="09440209" w14:textId="77777777" w:rsidR="00261DA4" w:rsidRDefault="00261D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C2C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E259E" w14:textId="77777777" w:rsidR="00261DA4" w:rsidRDefault="00261DA4" w:rsidP="00E71FC3">
      <w:pPr>
        <w:spacing w:after="0" w:line="240" w:lineRule="auto"/>
      </w:pPr>
      <w:r>
        <w:separator/>
      </w:r>
    </w:p>
  </w:footnote>
  <w:footnote w:type="continuationSeparator" w:id="0">
    <w:p w14:paraId="73F179BB" w14:textId="77777777" w:rsidR="00261DA4" w:rsidRDefault="00261D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DA4"/>
    <w:rsid w:val="001A7C09"/>
    <w:rsid w:val="00261DA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55960"/>
  <w15:chartTrackingRefBased/>
  <w15:docId w15:val="{11EE6504-1AE5-4055-9F81-143E8D96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61D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1DA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74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2018-02-13T17:29:00Z</dcterms:created>
  <dcterms:modified xsi:type="dcterms:W3CDTF">2018-02-13T17:32:00Z</dcterms:modified>
</cp:coreProperties>
</file>